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89861" w14:textId="77777777" w:rsidR="0055521D" w:rsidRDefault="0055521D" w:rsidP="005552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KIRKE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5C9A85A5" w14:textId="77777777" w:rsidR="0055521D" w:rsidRDefault="0055521D" w:rsidP="005552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Sheriff.</w:t>
      </w:r>
    </w:p>
    <w:p w14:paraId="2F0604ED" w14:textId="77777777" w:rsidR="0055521D" w:rsidRDefault="0055521D" w:rsidP="0055521D">
      <w:pPr>
        <w:pStyle w:val="NoSpacing"/>
        <w:rPr>
          <w:rFonts w:cs="Times New Roman"/>
          <w:szCs w:val="24"/>
        </w:rPr>
      </w:pPr>
    </w:p>
    <w:p w14:paraId="14F7C6DA" w14:textId="77777777" w:rsidR="0055521D" w:rsidRDefault="0055521D" w:rsidP="0055521D">
      <w:pPr>
        <w:pStyle w:val="NoSpacing"/>
        <w:rPr>
          <w:rFonts w:cs="Times New Roman"/>
          <w:szCs w:val="24"/>
        </w:rPr>
      </w:pPr>
    </w:p>
    <w:p w14:paraId="00944901" w14:textId="77777777" w:rsidR="0055521D" w:rsidRDefault="0055521D" w:rsidP="005552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Oct.1432</w:t>
      </w:r>
      <w:r>
        <w:rPr>
          <w:rFonts w:cs="Times New Roman"/>
          <w:szCs w:val="24"/>
        </w:rPr>
        <w:tab/>
        <w:t xml:space="preserve">He was a witness when William </w:t>
      </w:r>
      <w:proofErr w:type="spellStart"/>
      <w:r>
        <w:rPr>
          <w:rFonts w:cs="Times New Roman"/>
          <w:szCs w:val="24"/>
        </w:rPr>
        <w:t>Hovyngham</w:t>
      </w:r>
      <w:proofErr w:type="spellEnd"/>
      <w:r>
        <w:rPr>
          <w:rFonts w:cs="Times New Roman"/>
          <w:szCs w:val="24"/>
        </w:rPr>
        <w:t>, butcher(q.v.), gifted his</w:t>
      </w:r>
    </w:p>
    <w:p w14:paraId="53C15A7E" w14:textId="77777777" w:rsidR="0055521D" w:rsidRDefault="0055521D" w:rsidP="005552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goods and chattels to Peter </w:t>
      </w:r>
      <w:proofErr w:type="spellStart"/>
      <w:r>
        <w:rPr>
          <w:rFonts w:cs="Times New Roman"/>
          <w:szCs w:val="24"/>
        </w:rPr>
        <w:t>Huton</w:t>
      </w:r>
      <w:proofErr w:type="spellEnd"/>
      <w:r>
        <w:rPr>
          <w:rFonts w:cs="Times New Roman"/>
          <w:szCs w:val="24"/>
        </w:rPr>
        <w:t xml:space="preserve">(q.v.), Nicholas </w:t>
      </w:r>
      <w:proofErr w:type="spellStart"/>
      <w:r>
        <w:rPr>
          <w:rFonts w:cs="Times New Roman"/>
          <w:szCs w:val="24"/>
        </w:rPr>
        <w:t>Bewe</w:t>
      </w:r>
      <w:proofErr w:type="spellEnd"/>
      <w:r>
        <w:rPr>
          <w:rFonts w:cs="Times New Roman"/>
          <w:szCs w:val="24"/>
        </w:rPr>
        <w:t>(q.v.) and</w:t>
      </w:r>
    </w:p>
    <w:p w14:paraId="3BB97748" w14:textId="77777777" w:rsidR="0055521D" w:rsidRDefault="0055521D" w:rsidP="005552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Emondson</w:t>
      </w:r>
      <w:proofErr w:type="spellEnd"/>
      <w:r>
        <w:rPr>
          <w:rFonts w:cs="Times New Roman"/>
          <w:szCs w:val="24"/>
        </w:rPr>
        <w:t>(q.v.), all of York.</w:t>
      </w:r>
    </w:p>
    <w:p w14:paraId="5521CC7D" w14:textId="77777777" w:rsidR="0055521D" w:rsidRDefault="0055521D" w:rsidP="005552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Memorandum Book” </w:t>
      </w:r>
      <w:proofErr w:type="spellStart"/>
      <w:r>
        <w:rPr>
          <w:rFonts w:cs="Times New Roman"/>
          <w:szCs w:val="24"/>
        </w:rPr>
        <w:t>vol.III</w:t>
      </w:r>
      <w:proofErr w:type="spellEnd"/>
      <w:r>
        <w:rPr>
          <w:rFonts w:cs="Times New Roman"/>
          <w:szCs w:val="24"/>
        </w:rPr>
        <w:t xml:space="preserve"> p.105)</w:t>
      </w:r>
    </w:p>
    <w:p w14:paraId="0CAEAE41" w14:textId="77777777" w:rsidR="0055521D" w:rsidRDefault="0055521D" w:rsidP="0055521D">
      <w:pPr>
        <w:pStyle w:val="NoSpacing"/>
        <w:rPr>
          <w:rFonts w:cs="Times New Roman"/>
          <w:szCs w:val="24"/>
        </w:rPr>
      </w:pPr>
    </w:p>
    <w:p w14:paraId="245FBB19" w14:textId="77777777" w:rsidR="0055521D" w:rsidRDefault="0055521D" w:rsidP="0055521D">
      <w:pPr>
        <w:pStyle w:val="NoSpacing"/>
        <w:rPr>
          <w:rFonts w:cs="Times New Roman"/>
          <w:szCs w:val="24"/>
        </w:rPr>
      </w:pPr>
    </w:p>
    <w:p w14:paraId="07996C80" w14:textId="77777777" w:rsidR="0055521D" w:rsidRDefault="0055521D" w:rsidP="005552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January 2024</w:t>
      </w:r>
    </w:p>
    <w:p w14:paraId="0E26FC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F3F44" w14:textId="77777777" w:rsidR="0055521D" w:rsidRDefault="0055521D" w:rsidP="009139A6">
      <w:r>
        <w:separator/>
      </w:r>
    </w:p>
  </w:endnote>
  <w:endnote w:type="continuationSeparator" w:id="0">
    <w:p w14:paraId="138FCD99" w14:textId="77777777" w:rsidR="0055521D" w:rsidRDefault="005552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81A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64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C41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0CC29" w14:textId="77777777" w:rsidR="0055521D" w:rsidRDefault="0055521D" w:rsidP="009139A6">
      <w:r>
        <w:separator/>
      </w:r>
    </w:p>
  </w:footnote>
  <w:footnote w:type="continuationSeparator" w:id="0">
    <w:p w14:paraId="1E25C70C" w14:textId="77777777" w:rsidR="0055521D" w:rsidRDefault="005552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FE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1F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7B7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21D"/>
    <w:rsid w:val="000666E0"/>
    <w:rsid w:val="002510B7"/>
    <w:rsid w:val="0055521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900CA"/>
  <w15:chartTrackingRefBased/>
  <w15:docId w15:val="{87E11271-25CE-4F16-B25E-18F74106F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2024-01-21T21:14:00Z</dcterms:created>
  <dcterms:modified xsi:type="dcterms:W3CDTF">2024-01-21T21:15:00Z</dcterms:modified>
</cp:coreProperties>
</file>